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53" w:rsidRPr="00771C13" w:rsidRDefault="005C6456" w:rsidP="00BD1B53">
      <w:pPr>
        <w:pStyle w:val="a3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771C13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771C13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BD1B53" w:rsidRPr="00771C13" w:rsidRDefault="00716600" w:rsidP="00BD1B53">
      <w:pPr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D1B53" w:rsidRPr="00771C13" w:rsidRDefault="00BD1B53" w:rsidP="00BD1B53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1213"/>
      </w:tblGrid>
      <w:tr w:rsidR="00BD1B53" w:rsidRPr="00771C13" w:rsidTr="00427984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771C13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1B53" w:rsidRPr="00771C13" w:rsidRDefault="00427984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16.09.2015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771C13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1B53" w:rsidRPr="00771C13" w:rsidRDefault="00427984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133/1-п</w:t>
            </w:r>
          </w:p>
        </w:tc>
      </w:tr>
    </w:tbl>
    <w:p w:rsidR="00BD1B53" w:rsidRDefault="00BD1B53" w:rsidP="00BD1B53">
      <w:pPr>
        <w:jc w:val="center"/>
        <w:rPr>
          <w:rFonts w:ascii="Arial" w:hAnsi="Arial" w:cs="Arial"/>
          <w:b/>
          <w:sz w:val="32"/>
          <w:szCs w:val="32"/>
        </w:rPr>
      </w:pPr>
    </w:p>
    <w:p w:rsidR="0012480B" w:rsidRPr="00771C13" w:rsidRDefault="0012480B" w:rsidP="00BD1B53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jc w:val="center"/>
        <w:tblInd w:w="-1784" w:type="dxa"/>
        <w:tblCellMar>
          <w:left w:w="28" w:type="dxa"/>
          <w:right w:w="28" w:type="dxa"/>
        </w:tblCellMar>
        <w:tblLook w:val="0000"/>
      </w:tblPr>
      <w:tblGrid>
        <w:gridCol w:w="9180"/>
      </w:tblGrid>
      <w:tr w:rsidR="00BD1B53" w:rsidRPr="00771C13" w:rsidTr="00870639">
        <w:trPr>
          <w:cantSplit/>
          <w:jc w:val="center"/>
        </w:trPr>
        <w:tc>
          <w:tcPr>
            <w:tcW w:w="9180" w:type="dxa"/>
            <w:shd w:val="clear" w:color="auto" w:fill="auto"/>
            <w:vAlign w:val="bottom"/>
          </w:tcPr>
          <w:p w:rsidR="00427984" w:rsidRDefault="00427984" w:rsidP="00D13DE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О прекращении образовательной деятельности          муниципального бюджетного дошкольного </w:t>
            </w:r>
          </w:p>
          <w:p w:rsidR="00427984" w:rsidRDefault="00427984" w:rsidP="00D13DE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образов</w:t>
            </w:r>
            <w:r>
              <w:rPr>
                <w:rFonts w:ascii="Arial" w:hAnsi="Arial" w:cs="Arial"/>
                <w:b/>
                <w:sz w:val="32"/>
                <w:szCs w:val="32"/>
              </w:rPr>
              <w:t>а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тельного учреждения </w:t>
            </w:r>
          </w:p>
          <w:p w:rsidR="00BD1B53" w:rsidRDefault="00427984" w:rsidP="00D13DE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«Тяжинский детский сад №8 «Солнышко»</w:t>
            </w:r>
          </w:p>
          <w:p w:rsidR="00427984" w:rsidRDefault="00427984" w:rsidP="00D13DE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общеразвивающего вида с приоритетным </w:t>
            </w:r>
          </w:p>
          <w:p w:rsidR="00427984" w:rsidRDefault="00427984" w:rsidP="00D13DE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осуществлением деятельности по</w:t>
            </w:r>
          </w:p>
          <w:p w:rsidR="00427984" w:rsidRDefault="00427984" w:rsidP="00D13DE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 физическому направлению ра</w:t>
            </w:r>
            <w:r>
              <w:rPr>
                <w:rFonts w:ascii="Arial" w:hAnsi="Arial" w:cs="Arial"/>
                <w:b/>
                <w:sz w:val="32"/>
                <w:szCs w:val="32"/>
              </w:rPr>
              <w:t>з</w:t>
            </w:r>
            <w:r>
              <w:rPr>
                <w:rFonts w:ascii="Arial" w:hAnsi="Arial" w:cs="Arial"/>
                <w:b/>
                <w:sz w:val="32"/>
                <w:szCs w:val="32"/>
              </w:rPr>
              <w:t>вития</w:t>
            </w:r>
          </w:p>
          <w:p w:rsidR="00427984" w:rsidRPr="0012480B" w:rsidRDefault="00427984" w:rsidP="00D13DE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 воспитанников</w:t>
            </w:r>
          </w:p>
        </w:tc>
      </w:tr>
    </w:tbl>
    <w:p w:rsidR="00BD1B53" w:rsidRPr="00771C13" w:rsidRDefault="00BD1B53" w:rsidP="00BD1B53">
      <w:pPr>
        <w:jc w:val="center"/>
        <w:rPr>
          <w:rFonts w:ascii="Arial" w:hAnsi="Arial" w:cs="Arial"/>
          <w:b/>
          <w:sz w:val="32"/>
          <w:szCs w:val="32"/>
        </w:rPr>
      </w:pPr>
    </w:p>
    <w:p w:rsidR="00BD1B53" w:rsidRPr="00602D99" w:rsidRDefault="00BD1B53" w:rsidP="00602D99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602D99" w:rsidRPr="00870639" w:rsidRDefault="00427984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</w:t>
      </w:r>
      <w:r w:rsidR="007454D6">
        <w:rPr>
          <w:rFonts w:ascii="Arial" w:hAnsi="Arial" w:cs="Arial"/>
          <w:sz w:val="24"/>
          <w:szCs w:val="24"/>
        </w:rPr>
        <w:t>Федеральн</w:t>
      </w:r>
      <w:r>
        <w:rPr>
          <w:rFonts w:ascii="Arial" w:hAnsi="Arial" w:cs="Arial"/>
          <w:sz w:val="24"/>
          <w:szCs w:val="24"/>
        </w:rPr>
        <w:t>ого</w:t>
      </w:r>
      <w:r w:rsidR="007454D6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а</w:t>
      </w:r>
      <w:r w:rsidR="007454D6">
        <w:rPr>
          <w:rFonts w:ascii="Arial" w:hAnsi="Arial" w:cs="Arial"/>
          <w:sz w:val="24"/>
          <w:szCs w:val="24"/>
        </w:rPr>
        <w:t xml:space="preserve"> от 29.12.20</w:t>
      </w:r>
      <w:r w:rsidR="0012480B">
        <w:rPr>
          <w:rFonts w:ascii="Arial" w:hAnsi="Arial" w:cs="Arial"/>
          <w:sz w:val="24"/>
          <w:szCs w:val="24"/>
        </w:rPr>
        <w:t xml:space="preserve">12 №273-ФЗ «Об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 w:rsidR="0012480B">
        <w:rPr>
          <w:rFonts w:ascii="Arial" w:hAnsi="Arial" w:cs="Arial"/>
          <w:sz w:val="24"/>
          <w:szCs w:val="24"/>
        </w:rPr>
        <w:t xml:space="preserve">образовании в Российской Федерации», </w:t>
      </w:r>
      <w:r>
        <w:rPr>
          <w:rFonts w:ascii="Arial" w:hAnsi="Arial" w:cs="Arial"/>
          <w:sz w:val="24"/>
          <w:szCs w:val="24"/>
        </w:rPr>
        <w:t>Федерального закона от 06.10.2003 №131-</w:t>
      </w:r>
      <w:r w:rsidR="005C64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ФЗ «Об </w:t>
      </w:r>
      <w:r w:rsidR="005C6456">
        <w:rPr>
          <w:rFonts w:ascii="Arial" w:hAnsi="Arial" w:cs="Arial"/>
          <w:sz w:val="24"/>
          <w:szCs w:val="24"/>
        </w:rPr>
        <w:t>общих принципах организации местного самоуправления в Российской      Федерации</w:t>
      </w:r>
      <w:r>
        <w:rPr>
          <w:rFonts w:ascii="Arial" w:hAnsi="Arial" w:cs="Arial"/>
          <w:sz w:val="24"/>
          <w:szCs w:val="24"/>
        </w:rPr>
        <w:t>»</w:t>
      </w:r>
      <w:r w:rsidR="005C6456">
        <w:rPr>
          <w:rFonts w:ascii="Arial" w:hAnsi="Arial" w:cs="Arial"/>
          <w:sz w:val="24"/>
          <w:szCs w:val="24"/>
        </w:rPr>
        <w:t xml:space="preserve">, </w:t>
      </w:r>
      <w:r w:rsidR="0012480B">
        <w:rPr>
          <w:rFonts w:ascii="Arial" w:hAnsi="Arial" w:cs="Arial"/>
          <w:sz w:val="24"/>
          <w:szCs w:val="24"/>
        </w:rPr>
        <w:t>Устав</w:t>
      </w:r>
      <w:r w:rsidR="005C6456">
        <w:rPr>
          <w:rFonts w:ascii="Arial" w:hAnsi="Arial" w:cs="Arial"/>
          <w:sz w:val="24"/>
          <w:szCs w:val="24"/>
        </w:rPr>
        <w:t>а</w:t>
      </w:r>
      <w:r w:rsidR="0012480B">
        <w:rPr>
          <w:rFonts w:ascii="Arial" w:hAnsi="Arial" w:cs="Arial"/>
          <w:sz w:val="24"/>
          <w:szCs w:val="24"/>
        </w:rPr>
        <w:t xml:space="preserve"> Т</w:t>
      </w:r>
      <w:r w:rsidR="0012480B">
        <w:rPr>
          <w:rFonts w:ascii="Arial" w:hAnsi="Arial" w:cs="Arial"/>
          <w:sz w:val="24"/>
          <w:szCs w:val="24"/>
        </w:rPr>
        <w:t>я</w:t>
      </w:r>
      <w:r w:rsidR="0012480B">
        <w:rPr>
          <w:rFonts w:ascii="Arial" w:hAnsi="Arial" w:cs="Arial"/>
          <w:sz w:val="24"/>
          <w:szCs w:val="24"/>
        </w:rPr>
        <w:t>жинского муниципального района Кемеровской области</w:t>
      </w:r>
      <w:r w:rsidR="00942663">
        <w:rPr>
          <w:rFonts w:ascii="Arial" w:hAnsi="Arial" w:cs="Arial"/>
          <w:sz w:val="24"/>
          <w:szCs w:val="24"/>
        </w:rPr>
        <w:t>:</w:t>
      </w:r>
    </w:p>
    <w:p w:rsidR="00870639" w:rsidRDefault="00870639" w:rsidP="00DD26DD">
      <w:pPr>
        <w:ind w:firstLine="560"/>
        <w:jc w:val="both"/>
        <w:rPr>
          <w:sz w:val="24"/>
          <w:szCs w:val="24"/>
        </w:rPr>
      </w:pPr>
    </w:p>
    <w:p w:rsidR="0012480B" w:rsidRDefault="005C6456" w:rsidP="00D13DE7">
      <w:pPr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Прекратить образовательную деятельность в здании, расположенном по адресу:652256, Кемеровская область, Тяжинский район, с.Даниловка, ул.                  Г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оргиевская, д.14, помещение №1.</w:t>
      </w:r>
    </w:p>
    <w:p w:rsidR="00870639" w:rsidRDefault="005C6456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87063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П</w:t>
      </w:r>
      <w:r w:rsidR="00870639">
        <w:rPr>
          <w:rFonts w:ascii="Arial" w:hAnsi="Arial" w:cs="Arial"/>
          <w:sz w:val="24"/>
          <w:szCs w:val="24"/>
        </w:rPr>
        <w:t>остановление вступает в силу с момента его подписания.</w:t>
      </w:r>
    </w:p>
    <w:p w:rsidR="0012480B" w:rsidRPr="00870639" w:rsidRDefault="005C6456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2480B" w:rsidRPr="0087063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Данное</w:t>
      </w:r>
      <w:r w:rsidR="0012480B" w:rsidRPr="00870639">
        <w:rPr>
          <w:rFonts w:ascii="Arial" w:hAnsi="Arial" w:cs="Arial"/>
          <w:sz w:val="24"/>
          <w:szCs w:val="24"/>
        </w:rPr>
        <w:t xml:space="preserve"> постановление </w:t>
      </w:r>
      <w:r w:rsidR="0012480B">
        <w:rPr>
          <w:rFonts w:ascii="Arial" w:hAnsi="Arial" w:cs="Arial"/>
          <w:sz w:val="24"/>
          <w:szCs w:val="24"/>
        </w:rPr>
        <w:t xml:space="preserve">подлежит размещению </w:t>
      </w:r>
      <w:r w:rsidR="0012480B" w:rsidRPr="00870639">
        <w:rPr>
          <w:rFonts w:ascii="Arial" w:hAnsi="Arial" w:cs="Arial"/>
          <w:sz w:val="24"/>
          <w:szCs w:val="24"/>
        </w:rPr>
        <w:t>на официальном сайте</w:t>
      </w:r>
      <w:r>
        <w:rPr>
          <w:rFonts w:ascii="Arial" w:hAnsi="Arial" w:cs="Arial"/>
          <w:sz w:val="24"/>
          <w:szCs w:val="24"/>
        </w:rPr>
        <w:t xml:space="preserve">        </w:t>
      </w:r>
      <w:r w:rsidR="0012480B" w:rsidRPr="00870639">
        <w:rPr>
          <w:rFonts w:ascii="Arial" w:hAnsi="Arial" w:cs="Arial"/>
          <w:sz w:val="24"/>
          <w:szCs w:val="24"/>
        </w:rPr>
        <w:t xml:space="preserve"> администрации Тяжинского муниципального района.</w:t>
      </w:r>
    </w:p>
    <w:p w:rsidR="0012480B" w:rsidRDefault="005C6456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12480B" w:rsidRPr="00870639">
        <w:rPr>
          <w:rFonts w:ascii="Arial" w:hAnsi="Arial" w:cs="Arial"/>
          <w:sz w:val="24"/>
          <w:szCs w:val="24"/>
        </w:rPr>
        <w:t xml:space="preserve">. Контроль за исполнением настоящего постановления возложить на </w:t>
      </w:r>
      <w:r>
        <w:rPr>
          <w:rFonts w:ascii="Arial" w:hAnsi="Arial" w:cs="Arial"/>
          <w:sz w:val="24"/>
          <w:szCs w:val="24"/>
        </w:rPr>
        <w:t xml:space="preserve">             </w:t>
      </w:r>
      <w:r w:rsidR="0012480B" w:rsidRPr="00870639">
        <w:rPr>
          <w:rFonts w:ascii="Arial" w:hAnsi="Arial" w:cs="Arial"/>
          <w:sz w:val="24"/>
          <w:szCs w:val="24"/>
        </w:rPr>
        <w:t xml:space="preserve">заместителя главы </w:t>
      </w:r>
      <w:r w:rsidR="0012480B">
        <w:rPr>
          <w:rFonts w:ascii="Arial" w:hAnsi="Arial" w:cs="Arial"/>
          <w:sz w:val="24"/>
          <w:szCs w:val="24"/>
        </w:rPr>
        <w:t xml:space="preserve">Тяжинского муниципального района </w:t>
      </w:r>
      <w:r w:rsidR="0012480B" w:rsidRPr="00870639">
        <w:rPr>
          <w:rFonts w:ascii="Arial" w:hAnsi="Arial" w:cs="Arial"/>
          <w:sz w:val="24"/>
          <w:szCs w:val="24"/>
        </w:rPr>
        <w:t>по социальным вопросам О.В.Коновалову.</w:t>
      </w:r>
    </w:p>
    <w:p w:rsidR="0012480B" w:rsidRPr="00870639" w:rsidRDefault="0012480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771C13" w:rsidRPr="00870639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870639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Глав</w:t>
      </w:r>
      <w:r w:rsidR="0012480B">
        <w:rPr>
          <w:rFonts w:ascii="Arial" w:hAnsi="Arial" w:cs="Arial"/>
          <w:b/>
          <w:sz w:val="24"/>
          <w:szCs w:val="24"/>
        </w:rPr>
        <w:t>а</w:t>
      </w:r>
      <w:r w:rsidR="00771C13" w:rsidRPr="00870639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870639" w:rsidRPr="00870639" w:rsidRDefault="00771C13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муниципального района</w:t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870639" w:rsidRPr="00870639">
        <w:rPr>
          <w:rFonts w:ascii="Arial" w:hAnsi="Arial" w:cs="Arial"/>
          <w:b/>
          <w:sz w:val="24"/>
          <w:szCs w:val="24"/>
        </w:rPr>
        <w:t>С.Н</w:t>
      </w:r>
      <w:r w:rsidRPr="00870639">
        <w:rPr>
          <w:rFonts w:ascii="Arial" w:hAnsi="Arial" w:cs="Arial"/>
          <w:b/>
          <w:sz w:val="24"/>
          <w:szCs w:val="24"/>
        </w:rPr>
        <w:t xml:space="preserve">. </w:t>
      </w:r>
      <w:r w:rsidR="00870639" w:rsidRPr="00870639">
        <w:rPr>
          <w:rFonts w:ascii="Arial" w:hAnsi="Arial" w:cs="Arial"/>
          <w:b/>
          <w:sz w:val="24"/>
          <w:szCs w:val="24"/>
        </w:rPr>
        <w:t>Ко</w:t>
      </w:r>
      <w:r w:rsidR="00870639" w:rsidRPr="00870639">
        <w:rPr>
          <w:rFonts w:ascii="Arial" w:hAnsi="Arial" w:cs="Arial"/>
          <w:b/>
          <w:sz w:val="24"/>
          <w:szCs w:val="24"/>
        </w:rPr>
        <w:t>ш</w:t>
      </w:r>
      <w:r w:rsidR="00870639" w:rsidRPr="00870639">
        <w:rPr>
          <w:rFonts w:ascii="Arial" w:hAnsi="Arial" w:cs="Arial"/>
          <w:b/>
          <w:sz w:val="24"/>
          <w:szCs w:val="24"/>
        </w:rPr>
        <w:t xml:space="preserve">кин </w:t>
      </w:r>
    </w:p>
    <w:p w:rsidR="00870639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771C13" w:rsidRPr="00771C13" w:rsidRDefault="00771C13" w:rsidP="00771C13">
      <w:pPr>
        <w:jc w:val="both"/>
        <w:rPr>
          <w:rFonts w:ascii="Arial" w:hAnsi="Arial" w:cs="Arial"/>
          <w:sz w:val="18"/>
          <w:szCs w:val="18"/>
        </w:rPr>
      </w:pPr>
      <w:r w:rsidRPr="00771C13">
        <w:rPr>
          <w:rFonts w:ascii="Arial" w:hAnsi="Arial" w:cs="Arial"/>
          <w:sz w:val="18"/>
          <w:szCs w:val="18"/>
        </w:rPr>
        <w:t xml:space="preserve">Исп.: </w:t>
      </w:r>
      <w:r w:rsidR="0012480B">
        <w:rPr>
          <w:rFonts w:ascii="Arial" w:hAnsi="Arial" w:cs="Arial"/>
          <w:sz w:val="18"/>
          <w:szCs w:val="18"/>
        </w:rPr>
        <w:t>Абразумова О.В.</w:t>
      </w:r>
      <w:r w:rsidR="00870639">
        <w:rPr>
          <w:rFonts w:ascii="Arial" w:hAnsi="Arial" w:cs="Arial"/>
          <w:sz w:val="18"/>
          <w:szCs w:val="18"/>
        </w:rPr>
        <w:t xml:space="preserve"> </w:t>
      </w:r>
    </w:p>
    <w:p w:rsidR="00771C13" w:rsidRPr="00771C13" w:rsidRDefault="0012480B" w:rsidP="00771C13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29-0-01</w:t>
      </w:r>
    </w:p>
    <w:sectPr w:rsidR="00771C13" w:rsidRPr="00771C13" w:rsidSect="00427984">
      <w:pgSz w:w="11906" w:h="16838" w:code="9"/>
      <w:pgMar w:top="1134" w:right="991" w:bottom="1134" w:left="1134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E33" w:rsidRDefault="00726E33">
      <w:r>
        <w:separator/>
      </w:r>
    </w:p>
  </w:endnote>
  <w:endnote w:type="continuationSeparator" w:id="0">
    <w:p w:rsidR="00726E33" w:rsidRDefault="00726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E33" w:rsidRDefault="00726E33">
      <w:r>
        <w:separator/>
      </w:r>
    </w:p>
  </w:footnote>
  <w:footnote w:type="continuationSeparator" w:id="0">
    <w:p w:rsidR="00726E33" w:rsidRDefault="00726E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5192E"/>
    <w:multiLevelType w:val="hybridMultilevel"/>
    <w:tmpl w:val="8026C53A"/>
    <w:lvl w:ilvl="0" w:tplc="EF787888">
      <w:start w:val="1"/>
      <w:numFmt w:val="decimal"/>
      <w:lvlText w:val="%1."/>
      <w:lvlJc w:val="left"/>
      <w:pPr>
        <w:ind w:left="13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doNotHyphenateCaps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C4AC4"/>
    <w:rsid w:val="000B3225"/>
    <w:rsid w:val="000C47C1"/>
    <w:rsid w:val="0012480B"/>
    <w:rsid w:val="001546B9"/>
    <w:rsid w:val="001839BB"/>
    <w:rsid w:val="001D074F"/>
    <w:rsid w:val="00280A4C"/>
    <w:rsid w:val="00317BF3"/>
    <w:rsid w:val="00427984"/>
    <w:rsid w:val="004B2090"/>
    <w:rsid w:val="004E2B3A"/>
    <w:rsid w:val="004F630D"/>
    <w:rsid w:val="00546C6C"/>
    <w:rsid w:val="005A4D3D"/>
    <w:rsid w:val="005C4E28"/>
    <w:rsid w:val="005C6456"/>
    <w:rsid w:val="00602D99"/>
    <w:rsid w:val="00654F5D"/>
    <w:rsid w:val="006B28AE"/>
    <w:rsid w:val="006C1CB3"/>
    <w:rsid w:val="006D08AF"/>
    <w:rsid w:val="006E7F9C"/>
    <w:rsid w:val="006F3DC3"/>
    <w:rsid w:val="00716600"/>
    <w:rsid w:val="00726E33"/>
    <w:rsid w:val="00735F3E"/>
    <w:rsid w:val="007454D6"/>
    <w:rsid w:val="00765977"/>
    <w:rsid w:val="00771C13"/>
    <w:rsid w:val="007C1A01"/>
    <w:rsid w:val="007D71CD"/>
    <w:rsid w:val="008467DD"/>
    <w:rsid w:val="00870639"/>
    <w:rsid w:val="00903471"/>
    <w:rsid w:val="00942663"/>
    <w:rsid w:val="009C3725"/>
    <w:rsid w:val="00A432EB"/>
    <w:rsid w:val="00A62D83"/>
    <w:rsid w:val="00AB3AB6"/>
    <w:rsid w:val="00AB6B90"/>
    <w:rsid w:val="00AC4AC4"/>
    <w:rsid w:val="00AF0AA2"/>
    <w:rsid w:val="00B464A1"/>
    <w:rsid w:val="00BC5FE4"/>
    <w:rsid w:val="00BD1B53"/>
    <w:rsid w:val="00C216D3"/>
    <w:rsid w:val="00C5284F"/>
    <w:rsid w:val="00D13DE7"/>
    <w:rsid w:val="00D211A1"/>
    <w:rsid w:val="00D70BDC"/>
    <w:rsid w:val="00DC196E"/>
    <w:rsid w:val="00DD26DD"/>
    <w:rsid w:val="00EB1DA1"/>
    <w:rsid w:val="00F23F5D"/>
    <w:rsid w:val="00F67178"/>
    <w:rsid w:val="00F87C8F"/>
    <w:rsid w:val="00FE5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53"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0;&#1072;&#1076;&#1088;&#1086;&#1074;&#1086;&#1077;%20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Кадровое распоряжение</Template>
  <TotalTime>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yur1</dc:creator>
  <cp:lastModifiedBy>Aup_1</cp:lastModifiedBy>
  <cp:revision>2</cp:revision>
  <cp:lastPrinted>2015-12-15T02:07:00Z</cp:lastPrinted>
  <dcterms:created xsi:type="dcterms:W3CDTF">2017-01-25T09:27:00Z</dcterms:created>
  <dcterms:modified xsi:type="dcterms:W3CDTF">2017-01-25T09:27:00Z</dcterms:modified>
</cp:coreProperties>
</file>